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F57" w:rsidRPr="002D3267" w:rsidRDefault="00685F57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</w:t>
      </w:r>
      <w:r w:rsidRPr="002D3267">
        <w:rPr>
          <w:rFonts w:ascii="仿宋_GB2312" w:eastAsia="仿宋_GB2312" w:hAnsi="Tahoma" w:cs="Tahoma"/>
          <w:kern w:val="0"/>
          <w:sz w:val="28"/>
          <w:szCs w:val="28"/>
        </w:rPr>
        <w:t>2</w:t>
      </w:r>
    </w:p>
    <w:p w:rsidR="00685F57" w:rsidRPr="007A1DDC" w:rsidRDefault="00685F57" w:rsidP="00B33039">
      <w:pPr>
        <w:widowControl/>
        <w:jc w:val="center"/>
        <w:rPr>
          <w:rFonts w:ascii="宋体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="宋体" w:hAnsi="宋体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685F57" w:rsidRPr="004F1901" w:rsidRDefault="00685F57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>倪海燕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      </w:t>
      </w:r>
      <w:r w:rsidRPr="004F1901">
        <w:rPr>
          <w:rFonts w:ascii="仿宋_GB2312" w:eastAsia="仿宋_GB2312" w:hAnsi="宋体" w:cs="仿宋_GB2312"/>
          <w:sz w:val="32"/>
          <w:szCs w:val="32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</w:rPr>
        <w:t xml:space="preserve">    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</w:t>
      </w:r>
      <w:r w:rsidRPr="004F1901">
        <w:rPr>
          <w:rFonts w:ascii="仿宋_GB2312" w:eastAsia="仿宋_GB2312" w:hAnsi="宋体" w:cs="仿宋_GB2312"/>
          <w:sz w:val="32"/>
          <w:szCs w:val="32"/>
        </w:rPr>
        <w:t>: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>10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685F57" w:rsidRPr="00B63ED8" w:rsidRDefault="00685F57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一、基本信息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685F57" w:rsidRPr="00E67ABD" w:rsidTr="00E67ABD">
        <w:trPr>
          <w:trHeight w:val="422"/>
        </w:trPr>
        <w:tc>
          <w:tcPr>
            <w:tcW w:w="2660" w:type="dxa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0" w:type="dxa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倪海燕</w:t>
            </w:r>
          </w:p>
        </w:tc>
        <w:tc>
          <w:tcPr>
            <w:tcW w:w="2671" w:type="dxa"/>
            <w:gridSpan w:val="2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医疗卫生中心</w:t>
            </w:r>
          </w:p>
        </w:tc>
      </w:tr>
      <w:tr w:rsidR="00685F57" w:rsidRPr="00E67ABD" w:rsidTr="00E67ABD">
        <w:trPr>
          <w:trHeight w:val="427"/>
        </w:trPr>
        <w:tc>
          <w:tcPr>
            <w:tcW w:w="2660" w:type="dxa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2001.08</w:t>
            </w:r>
          </w:p>
        </w:tc>
        <w:tc>
          <w:tcPr>
            <w:tcW w:w="2671" w:type="dxa"/>
            <w:gridSpan w:val="2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15996585585</w:t>
            </w:r>
          </w:p>
        </w:tc>
      </w:tr>
      <w:tr w:rsidR="00685F57" w:rsidRPr="00E67ABD" w:rsidTr="00E67ABD">
        <w:tc>
          <w:tcPr>
            <w:tcW w:w="2660" w:type="dxa"/>
          </w:tcPr>
          <w:p w:rsidR="00685F57" w:rsidRPr="00E67ABD" w:rsidRDefault="00685F57" w:rsidP="00E67ABD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685F57" w:rsidRPr="00E67ABD" w:rsidRDefault="00685F57" w:rsidP="00E67ABD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07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05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中级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</w:rPr>
              <w:t>(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专业技术系列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)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护理学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685F57" w:rsidRPr="00E67ABD" w:rsidTr="00E67ABD">
        <w:tc>
          <w:tcPr>
            <w:tcW w:w="2660" w:type="dxa"/>
          </w:tcPr>
          <w:p w:rsidR="00685F57" w:rsidRPr="00E67ABD" w:rsidRDefault="00685F57" w:rsidP="00E67ABD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E67ABD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08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护理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 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685F57" w:rsidRPr="00E67ABD" w:rsidTr="00E67ABD">
        <w:tc>
          <w:tcPr>
            <w:tcW w:w="5340" w:type="dxa"/>
            <w:gridSpan w:val="2"/>
          </w:tcPr>
          <w:p w:rsidR="00685F57" w:rsidRPr="00E67ABD" w:rsidRDefault="00685F57" w:rsidP="00E67ABD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E67ABD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685F57" w:rsidRPr="00E67ABD" w:rsidRDefault="00685F57" w:rsidP="00E67ABD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685F57" w:rsidRPr="00E67ABD" w:rsidRDefault="00685F57" w:rsidP="00E67ABD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E67ABD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685F57" w:rsidRPr="00E67ABD" w:rsidRDefault="00685F57" w:rsidP="00E67ABD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健康</w:t>
            </w:r>
          </w:p>
        </w:tc>
      </w:tr>
    </w:tbl>
    <w:p w:rsidR="00685F57" w:rsidRDefault="00685F57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                       </w:t>
      </w:r>
    </w:p>
    <w:p w:rsidR="00685F57" w:rsidRDefault="00685F57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685F57" w:rsidRPr="00B63ED8" w:rsidRDefault="00685F57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二、前三年业绩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685F57" w:rsidRPr="00E67ABD" w:rsidTr="00E67ABD">
        <w:trPr>
          <w:trHeight w:val="748"/>
        </w:trPr>
        <w:tc>
          <w:tcPr>
            <w:tcW w:w="1951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685F57" w:rsidRPr="00E67ABD" w:rsidRDefault="00685F57" w:rsidP="00E67ABD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685F57" w:rsidRPr="00E67ABD" w:rsidRDefault="00685F57" w:rsidP="00E67ABD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685F57" w:rsidRPr="00E67ABD" w:rsidTr="00E67ABD">
        <w:trPr>
          <w:trHeight w:val="731"/>
        </w:trPr>
        <w:tc>
          <w:tcPr>
            <w:tcW w:w="1951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685F57" w:rsidRPr="00E67ABD" w:rsidRDefault="00685F57" w:rsidP="00E67ABD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（机构）表彰</w:t>
            </w:r>
          </w:p>
          <w:p w:rsidR="00685F57" w:rsidRPr="00E67ABD" w:rsidRDefault="00685F57" w:rsidP="00E67ABD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</w:t>
            </w:r>
            <w:r w:rsidRPr="00E67ABD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67ABD">
              <w:rPr>
                <w:rFonts w:ascii="仿宋_GB2312" w:eastAsia="仿宋_GB2312" w:hAnsi="宋体" w:cs="仿宋_GB2312" w:hint="eastAsia"/>
                <w:sz w:val="24"/>
                <w:szCs w:val="24"/>
              </w:rPr>
              <w:t>（协会）展示交流</w:t>
            </w:r>
          </w:p>
        </w:tc>
      </w:tr>
      <w:tr w:rsidR="00685F57" w:rsidRPr="00E67ABD" w:rsidTr="00E67ABD">
        <w:trPr>
          <w:trHeight w:val="522"/>
        </w:trPr>
        <w:tc>
          <w:tcPr>
            <w:tcW w:w="1951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良好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2017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优秀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2018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良好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685F57" w:rsidRPr="00E67ABD" w:rsidTr="00E67ABD">
        <w:trPr>
          <w:trHeight w:val="746"/>
        </w:trPr>
        <w:tc>
          <w:tcPr>
            <w:tcW w:w="1951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685F57" w:rsidRPr="00E67ABD" w:rsidRDefault="00685F57" w:rsidP="00E67ABD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科室（中心）从事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685F57" w:rsidRPr="00E67ABD" w:rsidTr="00E67ABD">
        <w:trPr>
          <w:trHeight w:val="1185"/>
        </w:trPr>
        <w:tc>
          <w:tcPr>
            <w:tcW w:w="1951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685F57" w:rsidRPr="00E67ABD" w:rsidRDefault="00685F57" w:rsidP="00E67ABD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Pr="00E67ABD">
              <w:rPr>
                <w:rFonts w:ascii="仿宋_GB2312" w:eastAsia="仿宋_GB2312" w:hAnsi="Tahoma" w:cs="Tahoma"/>
                <w:kern w:val="0"/>
                <w:sz w:val="44"/>
                <w:szCs w:val="44"/>
              </w:rPr>
              <w:t xml:space="preserve"> 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参与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685F57" w:rsidRPr="00E67ABD" w:rsidRDefault="00685F57" w:rsidP="00685F57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等工作方案</w:t>
            </w:r>
          </w:p>
          <w:p w:rsidR="00685F57" w:rsidRPr="00E67ABD" w:rsidRDefault="00685F57" w:rsidP="00685F57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E67ABD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67ABD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685F57" w:rsidRDefault="00685F57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</w:t>
      </w:r>
    </w:p>
    <w:p w:rsidR="00685F57" w:rsidRDefault="00685F57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685F57" w:rsidRDefault="00685F57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三、其它说明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685F57" w:rsidRPr="00E67ABD" w:rsidTr="00E67ABD">
        <w:tc>
          <w:tcPr>
            <w:tcW w:w="2518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685F57" w:rsidRPr="00E67ABD" w:rsidRDefault="00685F57" w:rsidP="00E67ABD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685F57" w:rsidRPr="00E67ABD" w:rsidRDefault="00685F57" w:rsidP="00E67ABD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</w:tr>
      <w:tr w:rsidR="00685F57" w:rsidRPr="00E67ABD" w:rsidTr="00E67ABD">
        <w:trPr>
          <w:trHeight w:val="435"/>
        </w:trPr>
        <w:tc>
          <w:tcPr>
            <w:tcW w:w="2518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685F57" w:rsidRPr="00E67ABD" w:rsidRDefault="00685F57" w:rsidP="00E67ABD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85F57" w:rsidRPr="00E67ABD" w:rsidRDefault="00685F57" w:rsidP="00E67ABD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E67A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685F57" w:rsidRPr="00E67ABD" w:rsidRDefault="00685F57" w:rsidP="00E67ABD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</w:tr>
    </w:tbl>
    <w:p w:rsidR="00685F57" w:rsidRDefault="00685F5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685F57" w:rsidRDefault="00685F5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685F57" w:rsidRDefault="00685F5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685F57" w:rsidRDefault="00685F5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685F57" w:rsidRDefault="00685F5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申报人签字：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     </w:t>
      </w:r>
    </w:p>
    <w:p w:rsidR="00685F57" w:rsidRDefault="00685F5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期：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</w:p>
    <w:p w:rsidR="00685F57" w:rsidRDefault="00685F5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685F57" w:rsidRPr="00CD4654" w:rsidRDefault="00685F57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685F57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F57" w:rsidRDefault="00685F57" w:rsidP="00EC21C8">
      <w:r>
        <w:separator/>
      </w:r>
    </w:p>
  </w:endnote>
  <w:endnote w:type="continuationSeparator" w:id="0">
    <w:p w:rsidR="00685F57" w:rsidRDefault="00685F57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F57" w:rsidRDefault="00685F57" w:rsidP="00EC21C8">
      <w:r>
        <w:separator/>
      </w:r>
    </w:p>
  </w:footnote>
  <w:footnote w:type="continuationSeparator" w:id="0">
    <w:p w:rsidR="00685F57" w:rsidRDefault="00685F57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518A8"/>
    <w:rsid w:val="002134C8"/>
    <w:rsid w:val="00235CCB"/>
    <w:rsid w:val="002544D9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4053A5"/>
    <w:rsid w:val="00445D8E"/>
    <w:rsid w:val="004531D7"/>
    <w:rsid w:val="004F1901"/>
    <w:rsid w:val="00501C4B"/>
    <w:rsid w:val="00556611"/>
    <w:rsid w:val="005D17D4"/>
    <w:rsid w:val="00604EB9"/>
    <w:rsid w:val="006117E9"/>
    <w:rsid w:val="00616C17"/>
    <w:rsid w:val="00664DCA"/>
    <w:rsid w:val="00671E1B"/>
    <w:rsid w:val="006810DE"/>
    <w:rsid w:val="00685F57"/>
    <w:rsid w:val="00747069"/>
    <w:rsid w:val="00794A24"/>
    <w:rsid w:val="007A1DDC"/>
    <w:rsid w:val="007A5891"/>
    <w:rsid w:val="007C7189"/>
    <w:rsid w:val="007D4466"/>
    <w:rsid w:val="008014DF"/>
    <w:rsid w:val="00857CC3"/>
    <w:rsid w:val="008B3256"/>
    <w:rsid w:val="009B30B1"/>
    <w:rsid w:val="009D38CB"/>
    <w:rsid w:val="009E350A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96A5A"/>
    <w:rsid w:val="00BA15AB"/>
    <w:rsid w:val="00BA41F8"/>
    <w:rsid w:val="00BB2843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61AF4"/>
    <w:rsid w:val="00E67ABD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C6A"/>
    <w:pPr>
      <w:ind w:firstLineChars="200" w:firstLine="420"/>
    </w:pPr>
  </w:style>
  <w:style w:type="table" w:styleId="TableGrid">
    <w:name w:val="Table Grid"/>
    <w:basedOn w:val="TableNormal"/>
    <w:uiPriority w:val="99"/>
    <w:rsid w:val="004531D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5CCB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AF0E2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0E2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65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58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1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1C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41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544</TotalTime>
  <Pages>1</Pages>
  <Words>164</Words>
  <Characters>936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User</cp:lastModifiedBy>
  <cp:revision>33</cp:revision>
  <cp:lastPrinted>2019-07-17T08:27:00Z</cp:lastPrinted>
  <dcterms:created xsi:type="dcterms:W3CDTF">2019-07-15T06:07:00Z</dcterms:created>
  <dcterms:modified xsi:type="dcterms:W3CDTF">2019-07-19T02:28:00Z</dcterms:modified>
</cp:coreProperties>
</file>